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092C8" w14:textId="728673B0" w:rsidR="00A25276" w:rsidRDefault="00A25276" w:rsidP="006207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BACHE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fl.1409)</w:t>
      </w:r>
    </w:p>
    <w:p w14:paraId="4A797473" w14:textId="69B54481" w:rsidR="00A25276" w:rsidRDefault="00A25276" w:rsidP="006207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Little </w:t>
      </w:r>
      <w:proofErr w:type="spellStart"/>
      <w:r>
        <w:rPr>
          <w:rFonts w:cs="Times New Roman"/>
          <w:szCs w:val="24"/>
        </w:rPr>
        <w:t>Kyrehill</w:t>
      </w:r>
      <w:proofErr w:type="spellEnd"/>
      <w:r>
        <w:rPr>
          <w:rFonts w:cs="Times New Roman"/>
          <w:szCs w:val="24"/>
        </w:rPr>
        <w:t>, Dorset.</w:t>
      </w:r>
    </w:p>
    <w:p w14:paraId="4FF5AE3A" w14:textId="77777777" w:rsidR="00A25276" w:rsidRDefault="00A25276" w:rsidP="00620758">
      <w:pPr>
        <w:pStyle w:val="NoSpacing"/>
        <w:rPr>
          <w:rFonts w:cs="Times New Roman"/>
          <w:szCs w:val="24"/>
        </w:rPr>
      </w:pPr>
    </w:p>
    <w:p w14:paraId="22641F17" w14:textId="77777777" w:rsidR="00A25276" w:rsidRDefault="00A25276" w:rsidP="00620758">
      <w:pPr>
        <w:pStyle w:val="NoSpacing"/>
        <w:rPr>
          <w:rFonts w:cs="Times New Roman"/>
          <w:szCs w:val="24"/>
        </w:rPr>
      </w:pPr>
    </w:p>
    <w:p w14:paraId="71B6A919" w14:textId="77777777" w:rsidR="00A25276" w:rsidRDefault="00A25276" w:rsidP="00A252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1409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He made his Will.</w:t>
      </w:r>
    </w:p>
    <w:p w14:paraId="07821394" w14:textId="77777777" w:rsidR="00A25276" w:rsidRDefault="00A25276" w:rsidP="00A25276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Lambeth Wills” from “The Genealogist” ed. </w:t>
      </w:r>
      <w:proofErr w:type="spellStart"/>
      <w:r>
        <w:rPr>
          <w:rFonts w:cs="Times New Roman"/>
          <w:szCs w:val="24"/>
        </w:rPr>
        <w:t>H.</w:t>
      </w:r>
      <w:proofErr w:type="gramStart"/>
      <w:r>
        <w:rPr>
          <w:rFonts w:cs="Times New Roman"/>
          <w:szCs w:val="24"/>
        </w:rPr>
        <w:t>W.Forsyth</w:t>
      </w:r>
      <w:proofErr w:type="spellEnd"/>
      <w:proofErr w:type="gramEnd"/>
      <w:r>
        <w:rPr>
          <w:rFonts w:cs="Times New Roman"/>
          <w:szCs w:val="24"/>
        </w:rPr>
        <w:t xml:space="preserve"> Harwood, volume XXXIV pub. George Bell and sons, 1918, p.56)</w:t>
      </w:r>
    </w:p>
    <w:p w14:paraId="2435D308" w14:textId="77777777" w:rsidR="00A25276" w:rsidRDefault="00A25276" w:rsidP="00A25276">
      <w:pPr>
        <w:pStyle w:val="NoSpacing"/>
        <w:rPr>
          <w:rFonts w:cs="Times New Roman"/>
          <w:szCs w:val="24"/>
        </w:rPr>
      </w:pPr>
    </w:p>
    <w:p w14:paraId="3FEDB193" w14:textId="77777777" w:rsidR="00A25276" w:rsidRDefault="00A25276" w:rsidP="00A25276">
      <w:pPr>
        <w:pStyle w:val="NoSpacing"/>
        <w:rPr>
          <w:rFonts w:cs="Times New Roman"/>
          <w:szCs w:val="24"/>
        </w:rPr>
      </w:pPr>
    </w:p>
    <w:p w14:paraId="1CC21BD0" w14:textId="77777777" w:rsidR="00A25276" w:rsidRDefault="00A25276" w:rsidP="00A252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May 2023</w:t>
      </w:r>
    </w:p>
    <w:p w14:paraId="661DD5F9" w14:textId="5DB1B202" w:rsidR="00A25276" w:rsidRPr="00A25276" w:rsidRDefault="00A25276" w:rsidP="00620758">
      <w:pPr>
        <w:pStyle w:val="NoSpacing"/>
        <w:rPr>
          <w:rFonts w:cs="Times New Roman"/>
          <w:szCs w:val="24"/>
        </w:rPr>
      </w:pPr>
    </w:p>
    <w:p w14:paraId="4DD59C06" w14:textId="77777777" w:rsidR="00620758" w:rsidRPr="009E233C" w:rsidRDefault="00620758" w:rsidP="009E233C">
      <w:pPr>
        <w:pStyle w:val="NoSpacing"/>
        <w:rPr>
          <w:rFonts w:cs="Times New Roman"/>
          <w:szCs w:val="24"/>
        </w:rPr>
      </w:pPr>
    </w:p>
    <w:sectPr w:rsidR="00620758" w:rsidRPr="009E23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A85CF" w14:textId="77777777" w:rsidR="00540D3D" w:rsidRDefault="00540D3D" w:rsidP="009139A6">
      <w:r>
        <w:separator/>
      </w:r>
    </w:p>
  </w:endnote>
  <w:endnote w:type="continuationSeparator" w:id="0">
    <w:p w14:paraId="5A13470D" w14:textId="77777777" w:rsidR="00540D3D" w:rsidRDefault="00540D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153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0DE1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35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ACB02" w14:textId="77777777" w:rsidR="00540D3D" w:rsidRDefault="00540D3D" w:rsidP="009139A6">
      <w:r>
        <w:separator/>
      </w:r>
    </w:p>
  </w:footnote>
  <w:footnote w:type="continuationSeparator" w:id="0">
    <w:p w14:paraId="6D92DF60" w14:textId="77777777" w:rsidR="00540D3D" w:rsidRDefault="00540D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394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ED4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41E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D3D"/>
    <w:rsid w:val="000666E0"/>
    <w:rsid w:val="002510B7"/>
    <w:rsid w:val="00314ED9"/>
    <w:rsid w:val="00540D3D"/>
    <w:rsid w:val="005C130B"/>
    <w:rsid w:val="00620758"/>
    <w:rsid w:val="00826F5C"/>
    <w:rsid w:val="009139A6"/>
    <w:rsid w:val="009448BB"/>
    <w:rsid w:val="00947624"/>
    <w:rsid w:val="009E233C"/>
    <w:rsid w:val="00A25276"/>
    <w:rsid w:val="00A3176C"/>
    <w:rsid w:val="00AE65F8"/>
    <w:rsid w:val="00BA00AB"/>
    <w:rsid w:val="00CB4ED9"/>
    <w:rsid w:val="00CF60F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4016E"/>
  <w15:chartTrackingRefBased/>
  <w15:docId w15:val="{59E893C4-372B-4D7B-A2F6-CD4F4909A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310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2023-05-01T15:54:00Z</dcterms:created>
  <dcterms:modified xsi:type="dcterms:W3CDTF">2023-05-01T21:13:00Z</dcterms:modified>
</cp:coreProperties>
</file>